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6FEAA" w14:textId="77777777" w:rsidR="00615D67" w:rsidRDefault="00615D67" w:rsidP="00615D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PHILLIP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5194AA88" w14:textId="77777777" w:rsidR="00615D67" w:rsidRDefault="00615D67" w:rsidP="00615D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Grainsby</w:t>
      </w:r>
      <w:proofErr w:type="spellEnd"/>
      <w:r>
        <w:rPr>
          <w:rFonts w:cs="Times New Roman"/>
          <w:szCs w:val="24"/>
        </w:rPr>
        <w:t>, Lincolnshire. Husbandman.</w:t>
      </w:r>
    </w:p>
    <w:p w14:paraId="4F5EF707" w14:textId="77777777" w:rsidR="00615D67" w:rsidRDefault="00615D67" w:rsidP="00615D67">
      <w:pPr>
        <w:pStyle w:val="NoSpacing"/>
        <w:rPr>
          <w:rFonts w:cs="Times New Roman"/>
          <w:szCs w:val="24"/>
        </w:rPr>
      </w:pPr>
    </w:p>
    <w:p w14:paraId="0937964C" w14:textId="77777777" w:rsidR="00615D67" w:rsidRDefault="00615D67" w:rsidP="00615D67">
      <w:pPr>
        <w:pStyle w:val="NoSpacing"/>
        <w:rPr>
          <w:rFonts w:cs="Times New Roman"/>
          <w:szCs w:val="24"/>
        </w:rPr>
      </w:pPr>
    </w:p>
    <w:p w14:paraId="348D916A" w14:textId="77777777" w:rsidR="00615D67" w:rsidRDefault="00615D67" w:rsidP="00615D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Markeby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Louth</w:t>
      </w:r>
      <w:proofErr w:type="spellEnd"/>
      <w:r>
        <w:rPr>
          <w:rFonts w:cs="Times New Roman"/>
          <w:szCs w:val="24"/>
        </w:rPr>
        <w:t xml:space="preserve">, brasier(q.v.), brought a plaint of debt </w:t>
      </w:r>
      <w:proofErr w:type="spellStart"/>
      <w:r>
        <w:rPr>
          <w:rFonts w:cs="Times New Roman"/>
          <w:szCs w:val="24"/>
        </w:rPr>
        <w:t>gainst</w:t>
      </w:r>
      <w:proofErr w:type="spellEnd"/>
      <w:r>
        <w:rPr>
          <w:rFonts w:cs="Times New Roman"/>
          <w:szCs w:val="24"/>
        </w:rPr>
        <w:t xml:space="preserve"> him,</w:t>
      </w:r>
    </w:p>
    <w:p w14:paraId="36106500" w14:textId="77777777" w:rsidR="00615D67" w:rsidRDefault="00615D67" w:rsidP="00615D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Ibry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Grainsby</w:t>
      </w:r>
      <w:proofErr w:type="spellEnd"/>
      <w:r>
        <w:rPr>
          <w:rFonts w:cs="Times New Roman"/>
          <w:szCs w:val="24"/>
        </w:rPr>
        <w:t xml:space="preserve">(q.v.) and Robert Phillip of </w:t>
      </w:r>
      <w:proofErr w:type="spellStart"/>
      <w:r>
        <w:rPr>
          <w:rFonts w:cs="Times New Roman"/>
          <w:szCs w:val="24"/>
        </w:rPr>
        <w:t>Grainsby</w:t>
      </w:r>
      <w:proofErr w:type="spellEnd"/>
      <w:r>
        <w:rPr>
          <w:rFonts w:cs="Times New Roman"/>
          <w:szCs w:val="24"/>
        </w:rPr>
        <w:t>(q.v.).</w:t>
      </w:r>
    </w:p>
    <w:p w14:paraId="2DFF9482" w14:textId="77777777" w:rsidR="00615D67" w:rsidRDefault="00615D67" w:rsidP="00615D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D5C6D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40F0FB18" w14:textId="77777777" w:rsidR="00615D67" w:rsidRDefault="00615D67" w:rsidP="00615D67">
      <w:pPr>
        <w:pStyle w:val="NoSpacing"/>
        <w:rPr>
          <w:rFonts w:cs="Times New Roman"/>
          <w:szCs w:val="24"/>
        </w:rPr>
      </w:pPr>
    </w:p>
    <w:p w14:paraId="77DDA693" w14:textId="77777777" w:rsidR="00615D67" w:rsidRDefault="00615D67" w:rsidP="00615D67">
      <w:pPr>
        <w:pStyle w:val="NoSpacing"/>
        <w:rPr>
          <w:rFonts w:cs="Times New Roman"/>
          <w:szCs w:val="24"/>
        </w:rPr>
      </w:pPr>
    </w:p>
    <w:p w14:paraId="0D4C53F6" w14:textId="77777777" w:rsidR="00615D67" w:rsidRDefault="00615D67" w:rsidP="00615D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June 2023</w:t>
      </w:r>
    </w:p>
    <w:p w14:paraId="203F16E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A033B" w14:textId="77777777" w:rsidR="00615D67" w:rsidRDefault="00615D67" w:rsidP="009139A6">
      <w:r>
        <w:separator/>
      </w:r>
    </w:p>
  </w:endnote>
  <w:endnote w:type="continuationSeparator" w:id="0">
    <w:p w14:paraId="497B0AE3" w14:textId="77777777" w:rsidR="00615D67" w:rsidRDefault="00615D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7D7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C5FA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A91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E3D56" w14:textId="77777777" w:rsidR="00615D67" w:rsidRDefault="00615D67" w:rsidP="009139A6">
      <w:r>
        <w:separator/>
      </w:r>
    </w:p>
  </w:footnote>
  <w:footnote w:type="continuationSeparator" w:id="0">
    <w:p w14:paraId="0C8FC487" w14:textId="77777777" w:rsidR="00615D67" w:rsidRDefault="00615D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471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E86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A15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D67"/>
    <w:rsid w:val="000666E0"/>
    <w:rsid w:val="002510B7"/>
    <w:rsid w:val="005C130B"/>
    <w:rsid w:val="00615D6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2A1F1"/>
  <w15:chartTrackingRefBased/>
  <w15:docId w15:val="{AEB0F8E1-63B3-4BD1-969F-CA0356DAD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15D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2023-06-18T10:59:00Z</dcterms:created>
  <dcterms:modified xsi:type="dcterms:W3CDTF">2023-06-18T11:00:00Z</dcterms:modified>
</cp:coreProperties>
</file>